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4EF3F" w14:textId="77777777" w:rsidR="001C0ABC" w:rsidRDefault="001C0ABC" w:rsidP="001C0ABC">
      <w:pPr>
        <w:pStyle w:val="NoSpacing"/>
      </w:pPr>
      <w:r>
        <w:rPr>
          <w:u w:val="single"/>
        </w:rPr>
        <w:t>John ASHBY</w:t>
      </w:r>
      <w:r w:rsidR="00F21A5D">
        <w:t xml:space="preserve">      (fl.1477-1518)</w:t>
      </w:r>
    </w:p>
    <w:p w14:paraId="5F5B0F6A" w14:textId="77777777" w:rsidR="001C0ABC" w:rsidRDefault="001C0ABC" w:rsidP="001C0ABC">
      <w:pPr>
        <w:pStyle w:val="NoSpacing"/>
      </w:pPr>
      <w:r>
        <w:t>A</w:t>
      </w:r>
      <w:r w:rsidR="00F21A5D">
        <w:t>bbot of the Monastery of Darley, Derbyshire.</w:t>
      </w:r>
    </w:p>
    <w:p w14:paraId="436B32F2" w14:textId="77777777" w:rsidR="001C0ABC" w:rsidRDefault="001C0ABC" w:rsidP="001C0ABC">
      <w:pPr>
        <w:pStyle w:val="NoSpacing"/>
      </w:pPr>
    </w:p>
    <w:p w14:paraId="028E34CD" w14:textId="77777777" w:rsidR="001C0ABC" w:rsidRDefault="001C0ABC" w:rsidP="001C0ABC">
      <w:pPr>
        <w:pStyle w:val="NoSpacing"/>
      </w:pPr>
    </w:p>
    <w:p w14:paraId="248C4982" w14:textId="77777777" w:rsidR="00F21A5D" w:rsidRDefault="00F21A5D" w:rsidP="001C0ABC">
      <w:pPr>
        <w:pStyle w:val="NoSpacing"/>
      </w:pPr>
      <w:r>
        <w:t xml:space="preserve">   1477-1518</w:t>
      </w:r>
      <w:r>
        <w:tab/>
        <w:t>Abbot.  (</w:t>
      </w:r>
      <w:hyperlink r:id="rId6" w:history="1">
        <w:r w:rsidRPr="00EF05DC">
          <w:rPr>
            <w:rStyle w:val="Hyperlink"/>
          </w:rPr>
          <w:t>www.british-history.ac.uk/report.asp?compid=40122</w:t>
        </w:r>
      </w:hyperlink>
      <w:r>
        <w:t>)</w:t>
      </w:r>
    </w:p>
    <w:p w14:paraId="7C7765FA" w14:textId="77777777" w:rsidR="006B506B" w:rsidRDefault="006B506B" w:rsidP="006B506B">
      <w:pPr>
        <w:pStyle w:val="NoSpacing"/>
      </w:pPr>
      <w:r>
        <w:tab/>
        <w:t>1480</w:t>
      </w:r>
      <w:r>
        <w:tab/>
        <w:t>He made a plaint of debt against Richard Bradley of Bolsover(q.v.).</w:t>
      </w:r>
      <w:r>
        <w:tab/>
      </w:r>
      <w:r>
        <w:tab/>
      </w:r>
      <w:r>
        <w:tab/>
      </w:r>
      <w:r w:rsidRPr="00FD33BD">
        <w:t>(</w:t>
      </w:r>
      <w:hyperlink r:id="rId7" w:history="1">
        <w:r w:rsidRPr="00FD33BD">
          <w:rPr>
            <w:rStyle w:val="Hyperlink"/>
          </w:rPr>
          <w:t>http://www.uh.edu/waalt/index.php/CP40/871</w:t>
        </w:r>
      </w:hyperlink>
      <w:r w:rsidRPr="00FD33BD">
        <w:t>)</w:t>
      </w:r>
    </w:p>
    <w:p w14:paraId="34ECBA13" w14:textId="472BF589" w:rsidR="001C0ABC" w:rsidRDefault="001C0ABC" w:rsidP="006B506B">
      <w:pPr>
        <w:pStyle w:val="NoSpacing"/>
      </w:pPr>
      <w:r>
        <w:tab/>
        <w:t>1484</w:t>
      </w:r>
      <w:r>
        <w:tab/>
        <w:t>He made a plaint of debt against John Boghhey of Derby(q.v.).</w:t>
      </w:r>
    </w:p>
    <w:p w14:paraId="78AB3E12" w14:textId="77777777" w:rsidR="001C0ABC" w:rsidRDefault="001C0ABC" w:rsidP="006B506B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5C792A34" w14:textId="77777777" w:rsidR="001C0ABC" w:rsidRDefault="001C0ABC" w:rsidP="006B506B">
      <w:pPr>
        <w:pStyle w:val="NoSpacing"/>
      </w:pPr>
    </w:p>
    <w:p w14:paraId="6A4F0122" w14:textId="6845FFE7" w:rsidR="001C0ABC" w:rsidRDefault="001C0ABC" w:rsidP="001C0ABC">
      <w:pPr>
        <w:pStyle w:val="NoSpacing"/>
      </w:pPr>
    </w:p>
    <w:p w14:paraId="73EB69DD" w14:textId="77777777" w:rsidR="00F21A5D" w:rsidRDefault="00F21A5D" w:rsidP="001C0ABC">
      <w:pPr>
        <w:pStyle w:val="NoSpacing"/>
      </w:pPr>
      <w:r>
        <w:t>18 September 2015</w:t>
      </w:r>
    </w:p>
    <w:p w14:paraId="56557E9C" w14:textId="5F8D9DE8" w:rsidR="006B506B" w:rsidRDefault="006B506B" w:rsidP="001C0ABC">
      <w:pPr>
        <w:pStyle w:val="NoSpacing"/>
      </w:pPr>
      <w:r>
        <w:t>14 September 2026</w:t>
      </w:r>
    </w:p>
    <w:p w14:paraId="29492E6F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C365" w14:textId="77777777" w:rsidR="00E43423" w:rsidRDefault="00E43423" w:rsidP="00920DE3">
      <w:pPr>
        <w:spacing w:after="0" w:line="240" w:lineRule="auto"/>
      </w:pPr>
      <w:r>
        <w:separator/>
      </w:r>
    </w:p>
  </w:endnote>
  <w:endnote w:type="continuationSeparator" w:id="0">
    <w:p w14:paraId="6CC205B3" w14:textId="77777777" w:rsidR="00E43423" w:rsidRDefault="00E434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EF2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7ECE" w14:textId="77777777" w:rsidR="00C009D8" w:rsidRPr="00C009D8" w:rsidRDefault="00C009D8">
    <w:pPr>
      <w:pStyle w:val="Footer"/>
    </w:pPr>
    <w:r>
      <w:t>Copyright I.S.Rogers 9 August 2013</w:t>
    </w:r>
  </w:p>
  <w:p w14:paraId="202A7C9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C69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17AA1" w14:textId="77777777" w:rsidR="00E43423" w:rsidRDefault="00E43423" w:rsidP="00920DE3">
      <w:pPr>
        <w:spacing w:after="0" w:line="240" w:lineRule="auto"/>
      </w:pPr>
      <w:r>
        <w:separator/>
      </w:r>
    </w:p>
  </w:footnote>
  <w:footnote w:type="continuationSeparator" w:id="0">
    <w:p w14:paraId="15C1D382" w14:textId="77777777" w:rsidR="00E43423" w:rsidRDefault="00E434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07C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F449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26C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ABC"/>
    <w:rsid w:val="00120749"/>
    <w:rsid w:val="001C0ABC"/>
    <w:rsid w:val="00624CAE"/>
    <w:rsid w:val="006B506B"/>
    <w:rsid w:val="008877F4"/>
    <w:rsid w:val="00920DE3"/>
    <w:rsid w:val="00C009D8"/>
    <w:rsid w:val="00CF53C8"/>
    <w:rsid w:val="00E43423"/>
    <w:rsid w:val="00E47068"/>
    <w:rsid w:val="00F2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524C1"/>
  <w15:docId w15:val="{1C0AB065-F1C3-414F-B049-508FB693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1C0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uh.edu/waalt/index.php/CP40/871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4012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81</Words>
  <Characters>566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2015-06-02T19:35:00Z</dcterms:created>
  <dcterms:modified xsi:type="dcterms:W3CDTF">2026-02-14T08:52:00Z</dcterms:modified>
</cp:coreProperties>
</file>